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FD3DF" w14:textId="77777777" w:rsidR="004874C0" w:rsidRDefault="004874C0" w:rsidP="004874C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MASON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566FE302" w14:textId="77777777" w:rsidR="004874C0" w:rsidRDefault="004874C0" w:rsidP="004874C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D64AB21" w14:textId="77777777" w:rsidR="004874C0" w:rsidRDefault="004874C0" w:rsidP="004874C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A05DDF1" w14:textId="77777777" w:rsidR="004874C0" w:rsidRDefault="004874C0" w:rsidP="004874C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Richard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Penwaryn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Trenoughen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in</w:t>
      </w:r>
    </w:p>
    <w:p w14:paraId="0E202EEF" w14:textId="77777777" w:rsidR="004874C0" w:rsidRDefault="004874C0" w:rsidP="004874C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Mevagissey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Cornwall(q.v.).</w:t>
      </w:r>
    </w:p>
    <w:p w14:paraId="03B54C23" w14:textId="77777777" w:rsidR="004874C0" w:rsidRDefault="004874C0" w:rsidP="004874C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5D368EDD" w14:textId="77777777" w:rsidR="004874C0" w:rsidRDefault="004874C0" w:rsidP="004874C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1139E50" w14:textId="77777777" w:rsidR="004874C0" w:rsidRDefault="004874C0" w:rsidP="004874C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8AD175D" w14:textId="77777777" w:rsidR="004874C0" w:rsidRDefault="004874C0" w:rsidP="004874C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14 December 2021</w:t>
      </w:r>
    </w:p>
    <w:p w14:paraId="0B514C2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DC560" w14:textId="77777777" w:rsidR="004874C0" w:rsidRDefault="004874C0" w:rsidP="009139A6">
      <w:r>
        <w:separator/>
      </w:r>
    </w:p>
  </w:endnote>
  <w:endnote w:type="continuationSeparator" w:id="0">
    <w:p w14:paraId="38783BC1" w14:textId="77777777" w:rsidR="004874C0" w:rsidRDefault="004874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1AD6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4A76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4B2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3B0B0" w14:textId="77777777" w:rsidR="004874C0" w:rsidRDefault="004874C0" w:rsidP="009139A6">
      <w:r>
        <w:separator/>
      </w:r>
    </w:p>
  </w:footnote>
  <w:footnote w:type="continuationSeparator" w:id="0">
    <w:p w14:paraId="6EA10872" w14:textId="77777777" w:rsidR="004874C0" w:rsidRDefault="004874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D8E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B4C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CBB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4C0"/>
    <w:rsid w:val="000666E0"/>
    <w:rsid w:val="002510B7"/>
    <w:rsid w:val="004874C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AC129"/>
  <w15:chartTrackingRefBased/>
  <w15:docId w15:val="{2FC1AAA4-3D83-44A4-AB66-A22E4A63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874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2022-01-14T10:35:00Z</dcterms:created>
  <dcterms:modified xsi:type="dcterms:W3CDTF">2022-01-14T10:35:00Z</dcterms:modified>
</cp:coreProperties>
</file>